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26-08-10-062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Rohbauarbeiten - Anbau Grundschule St. Engelbert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